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42" w:rsidRPr="00B6199C" w:rsidRDefault="00A06742" w:rsidP="00B619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9C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A06742" w:rsidRPr="00736FC8" w:rsidRDefault="00A06742" w:rsidP="00736F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9C">
        <w:rPr>
          <w:rFonts w:ascii="Times New Roman" w:hAnsi="Times New Roman" w:cs="Times New Roman"/>
          <w:b/>
          <w:bCs/>
          <w:sz w:val="28"/>
          <w:szCs w:val="28"/>
        </w:rPr>
        <w:t>об участии в  XI Всероссийской киноакции «Вера, надежда, любовь в российских семьях»</w:t>
      </w:r>
    </w:p>
    <w:p w:rsidR="00A06742" w:rsidRPr="00B6199C" w:rsidRDefault="00A06742" w:rsidP="00CE5F47">
      <w:pPr>
        <w:rPr>
          <w:rFonts w:ascii="Times New Roman" w:hAnsi="Times New Roman" w:cs="Times New Roman"/>
          <w:sz w:val="28"/>
          <w:szCs w:val="28"/>
          <w:u w:val="single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1. Фильм смотрели на групповом родительском собрании по теме « Моя семья», присутствовало </w:t>
      </w:r>
      <w:r w:rsidRPr="00EA55AC">
        <w:rPr>
          <w:rFonts w:ascii="Times New Roman" w:hAnsi="Times New Roman" w:cs="Times New Roman"/>
          <w:sz w:val="28"/>
          <w:szCs w:val="28"/>
        </w:rPr>
        <w:t>шесть родителей 1 младшей группы и два воспитателя.</w:t>
      </w:r>
      <w:r w:rsidRPr="00B6199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A06742" w:rsidRPr="00EA55AC" w:rsidRDefault="00A06742" w:rsidP="0031295E">
      <w:pPr>
        <w:rPr>
          <w:rFonts w:ascii="Times New Roman" w:hAnsi="Times New Roman" w:cs="Times New Roman"/>
          <w:sz w:val="28"/>
          <w:szCs w:val="28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2. Место проведения:  </w:t>
      </w:r>
      <w:r w:rsidRPr="00EA55AC">
        <w:rPr>
          <w:rFonts w:ascii="Times New Roman" w:hAnsi="Times New Roman" w:cs="Times New Roman"/>
          <w:sz w:val="28"/>
          <w:szCs w:val="28"/>
        </w:rPr>
        <w:t xml:space="preserve">МДОУ детский сад «Колосок» ст. Безменово Черепановского района </w:t>
      </w:r>
    </w:p>
    <w:p w:rsidR="00A06742" w:rsidRPr="00B6199C" w:rsidRDefault="00A06742" w:rsidP="0031295E">
      <w:pPr>
        <w:rPr>
          <w:rFonts w:ascii="Times New Roman" w:hAnsi="Times New Roman" w:cs="Times New Roman"/>
          <w:sz w:val="28"/>
          <w:szCs w:val="28"/>
          <w:u w:val="single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   3. Смотрели фильм  </w:t>
      </w:r>
      <w:r w:rsidRPr="00EA55AC">
        <w:rPr>
          <w:rFonts w:ascii="Times New Roman" w:hAnsi="Times New Roman" w:cs="Times New Roman"/>
          <w:sz w:val="28"/>
          <w:szCs w:val="28"/>
        </w:rPr>
        <w:t>«Зов земли» -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6199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36F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фильм-призёр II Всероссийского кинофестиваля «СЕМЬЯ РОССИИ» в НОМИНАЦИИ «ИСТОКИ СОЗ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</w:t>
      </w:r>
      <w:r w:rsidRPr="00736FC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ДАТЕЛЯ»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2005г.</w:t>
      </w:r>
    </w:p>
    <w:p w:rsidR="00A06742" w:rsidRPr="00EA55AC" w:rsidRDefault="00A06742" w:rsidP="0031295E">
      <w:pPr>
        <w:rPr>
          <w:rFonts w:ascii="Times New Roman" w:hAnsi="Times New Roman" w:cs="Times New Roman"/>
          <w:sz w:val="28"/>
          <w:szCs w:val="28"/>
        </w:rPr>
      </w:pPr>
      <w:r w:rsidRPr="00CE5F47">
        <w:rPr>
          <w:rFonts w:ascii="Times New Roman" w:hAnsi="Times New Roman" w:cs="Times New Roman"/>
          <w:sz w:val="28"/>
          <w:szCs w:val="28"/>
        </w:rPr>
        <w:t xml:space="preserve">4.  Организатор   </w:t>
      </w:r>
      <w:r w:rsidRPr="00EA55AC">
        <w:rPr>
          <w:rFonts w:ascii="Times New Roman" w:hAnsi="Times New Roman" w:cs="Times New Roman"/>
          <w:sz w:val="28"/>
          <w:szCs w:val="28"/>
        </w:rPr>
        <w:t xml:space="preserve">воспитатель Нагайчук  Лариса Сергеевна, </w:t>
      </w:r>
    </w:p>
    <w:p w:rsidR="00A06742" w:rsidRPr="00EA55AC" w:rsidRDefault="00A06742" w:rsidP="0031295E">
      <w:pPr>
        <w:rPr>
          <w:rFonts w:ascii="Times New Roman" w:hAnsi="Times New Roman" w:cs="Times New Roman"/>
          <w:sz w:val="28"/>
          <w:szCs w:val="28"/>
          <w:u w:val="single"/>
        </w:rPr>
      </w:pPr>
      <w:r w:rsidRPr="00EA55AC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Контакты: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A55AC">
        <w:rPr>
          <w:rFonts w:ascii="Times New Roman" w:hAnsi="Times New Roman" w:cs="Times New Roman"/>
          <w:sz w:val="28"/>
          <w:szCs w:val="28"/>
        </w:rPr>
        <w:t>-</w:t>
      </w:r>
      <w:r w:rsidRPr="00B6199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A55AC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doubezmenovo</w:t>
        </w:r>
        <w:r w:rsidRPr="00EA55AC">
          <w:rPr>
            <w:rStyle w:val="Hyperlink"/>
            <w:rFonts w:ascii="Times New Roman" w:hAnsi="Times New Roman" w:cs="Times New Roman"/>
            <w:sz w:val="28"/>
            <w:szCs w:val="28"/>
          </w:rPr>
          <w:t>@</w:t>
        </w:r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A55AC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6199C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A55AC">
        <w:rPr>
          <w:rFonts w:ascii="Times New Roman" w:hAnsi="Times New Roman" w:cs="Times New Roman"/>
          <w:sz w:val="40"/>
          <w:szCs w:val="40"/>
        </w:rPr>
        <w:t xml:space="preserve">  </w:t>
      </w:r>
    </w:p>
    <w:p w:rsidR="00A06742" w:rsidRPr="00EA55AC" w:rsidRDefault="00A06742" w:rsidP="0031295E">
      <w:pPr>
        <w:rPr>
          <w:noProof/>
          <w:lang w:val="en-US"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9.5pt;height:228pt;visibility:visible">
            <v:imagedata r:id="rId5" o:title=""/>
          </v:shape>
        </w:pict>
      </w:r>
    </w:p>
    <w:p w:rsidR="00A06742" w:rsidRPr="00EA55AC" w:rsidRDefault="00A06742" w:rsidP="0031295E">
      <w:pPr>
        <w:rPr>
          <w:noProof/>
          <w:lang w:val="en-US" w:eastAsia="ru-RU"/>
        </w:rPr>
      </w:pPr>
    </w:p>
    <w:p w:rsidR="00A06742" w:rsidRPr="00EA55AC" w:rsidRDefault="00A06742" w:rsidP="0031295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pict>
          <v:shape id="Рисунок 3" o:spid="_x0000_i1026" type="#_x0000_t75" style="width:408pt;height:229.5pt;visibility:visible">
            <v:imagedata r:id="rId6" o:title=""/>
          </v:shape>
        </w:pict>
      </w:r>
    </w:p>
    <w:p w:rsidR="00A06742" w:rsidRPr="00EA55AC" w:rsidRDefault="00A06742" w:rsidP="0031295E">
      <w:pPr>
        <w:rPr>
          <w:sz w:val="32"/>
          <w:szCs w:val="32"/>
          <w:lang w:val="en-US"/>
        </w:rPr>
      </w:pPr>
      <w:r w:rsidRPr="00D27B0F">
        <w:rPr>
          <w:sz w:val="32"/>
          <w:szCs w:val="32"/>
        </w:rPr>
        <w:pict>
          <v:shape id="_x0000_i1027" type="#_x0000_t75" style="width:505.5pt;height:695.25pt">
            <v:imagedata r:id="rId7" o:title=""/>
          </v:shape>
        </w:pict>
      </w:r>
    </w:p>
    <w:p w:rsidR="00A06742" w:rsidRPr="00EA55AC" w:rsidRDefault="00A06742" w:rsidP="0031295E">
      <w:pPr>
        <w:rPr>
          <w:rStyle w:val="Emphasis"/>
          <w:sz w:val="32"/>
          <w:szCs w:val="32"/>
          <w:lang w:val="en-US"/>
        </w:rPr>
      </w:pPr>
    </w:p>
    <w:sectPr w:rsidR="00A06742" w:rsidRPr="00EA55AC" w:rsidSect="00B6199C">
      <w:pgSz w:w="11906" w:h="16838"/>
      <w:pgMar w:top="1134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95E"/>
    <w:rsid w:val="00172709"/>
    <w:rsid w:val="002E728D"/>
    <w:rsid w:val="0031295E"/>
    <w:rsid w:val="0037422E"/>
    <w:rsid w:val="00441D9E"/>
    <w:rsid w:val="005F2078"/>
    <w:rsid w:val="00705575"/>
    <w:rsid w:val="00736FC8"/>
    <w:rsid w:val="00763FEB"/>
    <w:rsid w:val="0076767D"/>
    <w:rsid w:val="00A06742"/>
    <w:rsid w:val="00AE5E4D"/>
    <w:rsid w:val="00B6199C"/>
    <w:rsid w:val="00CE5F47"/>
    <w:rsid w:val="00CF5668"/>
    <w:rsid w:val="00D27B0F"/>
    <w:rsid w:val="00E2300A"/>
    <w:rsid w:val="00E804EB"/>
    <w:rsid w:val="00EA55AC"/>
    <w:rsid w:val="00EB1F51"/>
    <w:rsid w:val="00FE6121"/>
    <w:rsid w:val="00FF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0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31295E"/>
    <w:pPr>
      <w:pBdr>
        <w:bottom w:val="single" w:sz="8" w:space="4" w:color="5B9BD5"/>
      </w:pBdr>
      <w:spacing w:after="300" w:line="240" w:lineRule="auto"/>
    </w:pPr>
    <w:rPr>
      <w:rFonts w:ascii="Calibri Light" w:eastAsia="Times New Roman" w:hAnsi="Calibri Light" w:cs="Calibri Light"/>
      <w:color w:val="323E4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1295E"/>
    <w:rPr>
      <w:rFonts w:ascii="Calibri Light" w:hAnsi="Calibri Light" w:cs="Calibri Light"/>
      <w:color w:val="323E4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31295E"/>
    <w:rPr>
      <w:i/>
      <w:iCs/>
    </w:rPr>
  </w:style>
  <w:style w:type="paragraph" w:styleId="NoSpacing">
    <w:name w:val="No Spacing"/>
    <w:uiPriority w:val="99"/>
    <w:qFormat/>
    <w:rsid w:val="0031295E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B619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mailto:doubezmenovo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91</Words>
  <Characters>521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Заркова </cp:lastModifiedBy>
  <cp:revision>5</cp:revision>
  <dcterms:created xsi:type="dcterms:W3CDTF">2017-10-16T15:30:00Z</dcterms:created>
  <dcterms:modified xsi:type="dcterms:W3CDTF">2017-11-10T03:27:00Z</dcterms:modified>
</cp:coreProperties>
</file>